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C72" w:rsidRPr="00004EDC" w:rsidRDefault="001F6C72" w:rsidP="00004EDC">
      <w:pPr>
        <w:jc w:val="center"/>
        <w:rPr>
          <w:b/>
          <w:bCs/>
          <w:smallCaps/>
        </w:rPr>
      </w:pPr>
      <w:r w:rsidRPr="00004EDC">
        <w:rPr>
          <w:b/>
          <w:bCs/>
          <w:smallCaps/>
        </w:rPr>
        <w:t>ФГОС ВО по направлению подготовки 44.03.01 Педагогическое образование (уровень бакалавриата)</w:t>
      </w:r>
    </w:p>
    <w:p w:rsidR="001F6C72" w:rsidRDefault="001F6C72"/>
    <w:p w:rsidR="001F6C72" w:rsidRPr="00C0047D" w:rsidRDefault="001F6C72" w:rsidP="00004EDC">
      <w:pPr>
        <w:jc w:val="center"/>
        <w:rPr>
          <w:b/>
          <w:bCs/>
          <w:i/>
          <w:iCs/>
          <w:smallCaps/>
        </w:rPr>
      </w:pPr>
      <w:r w:rsidRPr="002873CF">
        <w:rPr>
          <w:b/>
          <w:bCs/>
          <w:smallCaps/>
        </w:rPr>
        <w:t xml:space="preserve">Компетенции, закреплённые за </w:t>
      </w:r>
      <w:r>
        <w:rPr>
          <w:b/>
          <w:bCs/>
          <w:smallCaps/>
        </w:rPr>
        <w:t xml:space="preserve">дисциплиной </w:t>
      </w:r>
      <w:r w:rsidRPr="00C0047D">
        <w:rPr>
          <w:b/>
          <w:bCs/>
          <w:smallCaps/>
        </w:rPr>
        <w:t>«Педагогика»</w:t>
      </w:r>
      <w:r w:rsidRPr="002873CF">
        <w:rPr>
          <w:b/>
          <w:bCs/>
          <w:smallCaps/>
        </w:rPr>
        <w:t xml:space="preserve"> </w:t>
      </w:r>
      <w:r w:rsidRPr="00C0047D">
        <w:rPr>
          <w:b/>
          <w:bCs/>
          <w:i/>
          <w:iCs/>
          <w:smallCaps/>
        </w:rPr>
        <w:t>(проект)</w:t>
      </w:r>
    </w:p>
    <w:p w:rsidR="001F6C72" w:rsidRDefault="001F6C72"/>
    <w:p w:rsidR="001F6C72" w:rsidRDefault="001F6C72" w:rsidP="00C0047D">
      <w:pPr>
        <w:spacing w:after="120"/>
        <w:jc w:val="center"/>
        <w:rPr>
          <w:b/>
          <w:bCs/>
        </w:rPr>
      </w:pPr>
    </w:p>
    <w:p w:rsidR="001F6C72" w:rsidRPr="002873CF" w:rsidRDefault="001F6C72" w:rsidP="00C0047D">
      <w:pPr>
        <w:spacing w:after="120"/>
        <w:jc w:val="center"/>
        <w:rPr>
          <w:b/>
          <w:bCs/>
        </w:rPr>
      </w:pPr>
      <w:r w:rsidRPr="002873CF">
        <w:rPr>
          <w:b/>
          <w:bCs/>
        </w:rPr>
        <w:t>ОБЩЕКУЛЬТУРНЫЕ КОМПЕТЕНЦИИ</w:t>
      </w:r>
    </w:p>
    <w:p w:rsidR="001F6C72" w:rsidRDefault="001F6C72" w:rsidP="00FE6313">
      <w:pPr>
        <w:spacing w:after="120"/>
      </w:pPr>
      <w:r>
        <w:t>Способность к самоорганизации и самообразованию (ОК-6)</w:t>
      </w:r>
    </w:p>
    <w:p w:rsidR="001F6C72" w:rsidRDefault="001F6C72" w:rsidP="00C0047D">
      <w:pPr>
        <w:spacing w:after="120"/>
      </w:pPr>
    </w:p>
    <w:p w:rsidR="001F6C72" w:rsidRPr="002873CF" w:rsidRDefault="001F6C72" w:rsidP="00C0047D">
      <w:pPr>
        <w:spacing w:after="120"/>
        <w:jc w:val="center"/>
        <w:rPr>
          <w:b/>
          <w:bCs/>
        </w:rPr>
      </w:pPr>
      <w:r w:rsidRPr="002873CF">
        <w:rPr>
          <w:b/>
          <w:bCs/>
        </w:rPr>
        <w:t>ОБЩЕПРОФЕССИОНАЛЬНЫЕ КОМПЕТЕНЦИИ</w:t>
      </w:r>
    </w:p>
    <w:p w:rsidR="001F6C72" w:rsidRDefault="001F6C72" w:rsidP="00C0047D">
      <w:pPr>
        <w:spacing w:after="120"/>
      </w:pPr>
      <w:r>
        <w:t>Г</w:t>
      </w:r>
      <w:r w:rsidRPr="00C0047D">
        <w:t>отовность осознавать социальную значимость своей будущей профессии, обладать мотивацией к осуществлению профессиональной деятельности (ОПК-1)</w:t>
      </w:r>
    </w:p>
    <w:p w:rsidR="001F6C72" w:rsidRDefault="001F6C72" w:rsidP="00C0047D">
      <w:pPr>
        <w:spacing w:after="120"/>
      </w:pPr>
      <w:r>
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образовательных потребностей обучающихся (ОПК-2)</w:t>
      </w:r>
    </w:p>
    <w:p w:rsidR="001F6C72" w:rsidRDefault="001F6C72" w:rsidP="00C0047D">
      <w:pPr>
        <w:spacing w:after="120"/>
        <w:jc w:val="center"/>
        <w:rPr>
          <w:color w:val="FF0000"/>
        </w:rPr>
      </w:pPr>
    </w:p>
    <w:p w:rsidR="001F6C72" w:rsidRPr="002873CF" w:rsidRDefault="001F6C72" w:rsidP="00C0047D">
      <w:pPr>
        <w:spacing w:after="120"/>
        <w:jc w:val="center"/>
        <w:rPr>
          <w:b/>
          <w:bCs/>
        </w:rPr>
      </w:pPr>
      <w:r w:rsidRPr="002873CF">
        <w:rPr>
          <w:b/>
          <w:bCs/>
        </w:rPr>
        <w:t>ПРОФЕССИОНАЛЬНЫЕ КОМПЕТЕНЦИИ</w:t>
      </w:r>
    </w:p>
    <w:p w:rsidR="001F6C72" w:rsidRPr="00C0047D" w:rsidRDefault="001F6C72" w:rsidP="00C0047D">
      <w:pPr>
        <w:spacing w:after="120"/>
        <w:rPr>
          <w:b/>
          <w:bCs/>
          <w:i/>
          <w:iCs/>
        </w:rPr>
      </w:pPr>
      <w:r w:rsidRPr="00C0047D">
        <w:rPr>
          <w:b/>
          <w:bCs/>
          <w:i/>
          <w:iCs/>
        </w:rPr>
        <w:t>Педагогическая деятельность</w:t>
      </w:r>
    </w:p>
    <w:p w:rsidR="001F6C72" w:rsidRDefault="001F6C72" w:rsidP="00C0047D">
      <w:pPr>
        <w:spacing w:after="120"/>
      </w:pPr>
      <w:r>
        <w:t>Способность использовать современные методы и технологии обучения и диагностики (ПК-2)</w:t>
      </w:r>
    </w:p>
    <w:p w:rsidR="001F6C72" w:rsidRDefault="001F6C72" w:rsidP="00C0047D">
      <w:pPr>
        <w:spacing w:after="120"/>
      </w:pPr>
      <w:r>
        <w:t>Способность решать задачи воспитания и духовно-нравственного развития обучающихся в учебной и внеучебной деятельности (ПК-3)</w:t>
      </w:r>
    </w:p>
    <w:p w:rsidR="001F6C72" w:rsidRDefault="001F6C72" w:rsidP="00C0047D">
      <w:pPr>
        <w:spacing w:after="120"/>
      </w:pPr>
      <w:r>
        <w:t>Способность осуществлять педагогическое сопровождение социализации и профессионального самоопределения обучающихся (ПК-5)</w:t>
      </w:r>
    </w:p>
    <w:p w:rsidR="001F6C72" w:rsidRDefault="001F6C72" w:rsidP="00C0047D">
      <w:pPr>
        <w:spacing w:after="120"/>
      </w:pPr>
      <w:r>
        <w:t>Способность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способность (ПК-7)</w:t>
      </w:r>
    </w:p>
    <w:p w:rsidR="001F6C72" w:rsidRDefault="001F6C72" w:rsidP="00C0047D">
      <w:pPr>
        <w:spacing w:after="120"/>
        <w:rPr>
          <w:b/>
          <w:bCs/>
          <w:i/>
          <w:iCs/>
        </w:rPr>
      </w:pPr>
    </w:p>
    <w:p w:rsidR="001F6C72" w:rsidRPr="00C0047D" w:rsidRDefault="001F6C72" w:rsidP="00C0047D">
      <w:pPr>
        <w:spacing w:after="120"/>
        <w:rPr>
          <w:b/>
          <w:bCs/>
          <w:i/>
          <w:iCs/>
        </w:rPr>
      </w:pPr>
      <w:r w:rsidRPr="00C0047D">
        <w:rPr>
          <w:b/>
          <w:bCs/>
          <w:i/>
          <w:iCs/>
        </w:rPr>
        <w:t>Исследовательская деятельность</w:t>
      </w:r>
    </w:p>
    <w:p w:rsidR="001F6C72" w:rsidRDefault="001F6C72" w:rsidP="00C0047D">
      <w:pPr>
        <w:spacing w:after="120"/>
      </w:pPr>
      <w:r>
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 (ПК-11)</w:t>
      </w:r>
    </w:p>
    <w:sectPr w:rsidR="001F6C72" w:rsidSect="00C81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042"/>
    <w:rsid w:val="00004EDC"/>
    <w:rsid w:val="00090AB0"/>
    <w:rsid w:val="000974AD"/>
    <w:rsid w:val="0016346B"/>
    <w:rsid w:val="001B0965"/>
    <w:rsid w:val="001F6C72"/>
    <w:rsid w:val="002873CF"/>
    <w:rsid w:val="002901CE"/>
    <w:rsid w:val="00295FBC"/>
    <w:rsid w:val="002B323B"/>
    <w:rsid w:val="00372620"/>
    <w:rsid w:val="00411419"/>
    <w:rsid w:val="0045032D"/>
    <w:rsid w:val="004A1F6A"/>
    <w:rsid w:val="004C7290"/>
    <w:rsid w:val="00585740"/>
    <w:rsid w:val="005976CD"/>
    <w:rsid w:val="005B69D2"/>
    <w:rsid w:val="005C1B14"/>
    <w:rsid w:val="005C4983"/>
    <w:rsid w:val="00666F76"/>
    <w:rsid w:val="00774D85"/>
    <w:rsid w:val="008136AA"/>
    <w:rsid w:val="00863737"/>
    <w:rsid w:val="00C0047D"/>
    <w:rsid w:val="00C22159"/>
    <w:rsid w:val="00C60DE7"/>
    <w:rsid w:val="00C812BA"/>
    <w:rsid w:val="00DA6042"/>
    <w:rsid w:val="00E51F17"/>
    <w:rsid w:val="00EA5B2E"/>
    <w:rsid w:val="00EC6E0D"/>
    <w:rsid w:val="00F367B4"/>
    <w:rsid w:val="00FE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F6A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204</Words>
  <Characters>1166</Characters>
  <Application>Microsoft Office Outlook</Application>
  <DocSecurity>0</DocSecurity>
  <Lines>0</Lines>
  <Paragraphs>0</Paragraphs>
  <ScaleCrop>false</ScaleCrop>
  <Company>VSPU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-</cp:lastModifiedBy>
  <cp:revision>6</cp:revision>
  <cp:lastPrinted>2016-02-04T08:04:00Z</cp:lastPrinted>
  <dcterms:created xsi:type="dcterms:W3CDTF">2016-02-02T15:44:00Z</dcterms:created>
  <dcterms:modified xsi:type="dcterms:W3CDTF">2016-02-11T16:21:00Z</dcterms:modified>
</cp:coreProperties>
</file>